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70BB9" w14:textId="38BE56C7" w:rsidR="00631A66" w:rsidRPr="00CF6E50" w:rsidRDefault="00631A66" w:rsidP="00CF6E50">
      <w:pPr>
        <w:spacing w:after="0"/>
        <w:ind w:left="8496"/>
        <w:jc w:val="center"/>
        <w:rPr>
          <w:rFonts w:cstheme="minorHAnsi"/>
          <w:b/>
          <w:caps/>
          <w:spacing w:val="5"/>
          <w:kern w:val="28"/>
          <w:sz w:val="20"/>
          <w:szCs w:val="20"/>
        </w:rPr>
      </w:pPr>
      <w:r w:rsidRPr="00CF6E50">
        <w:rPr>
          <w:rFonts w:cstheme="minorHAnsi"/>
          <w:b/>
          <w:caps/>
          <w:spacing w:val="5"/>
          <w:kern w:val="28"/>
          <w:sz w:val="20"/>
          <w:szCs w:val="20"/>
        </w:rPr>
        <w:t>OBR-</w:t>
      </w:r>
      <w:r w:rsidR="00CF6E50" w:rsidRPr="00CF6E50">
        <w:rPr>
          <w:rFonts w:cstheme="minorHAnsi"/>
          <w:b/>
          <w:caps/>
          <w:spacing w:val="5"/>
          <w:kern w:val="28"/>
          <w:sz w:val="20"/>
          <w:szCs w:val="20"/>
        </w:rPr>
        <w:t>7</w:t>
      </w:r>
    </w:p>
    <w:p w14:paraId="3DF3EF97" w14:textId="77777777" w:rsidR="00631A66" w:rsidRDefault="00631A66" w:rsidP="00631A66">
      <w:pPr>
        <w:spacing w:after="0"/>
        <w:jc w:val="center"/>
        <w:rPr>
          <w:rFonts w:cstheme="minorHAnsi"/>
          <w:b/>
          <w:caps/>
          <w:spacing w:val="5"/>
          <w:kern w:val="28"/>
          <w:sz w:val="24"/>
          <w:szCs w:val="24"/>
        </w:rPr>
      </w:pPr>
    </w:p>
    <w:p w14:paraId="14A5A597" w14:textId="44640E72" w:rsidR="00631A66" w:rsidRPr="00216BF9" w:rsidRDefault="00631A66" w:rsidP="00921E92">
      <w:pPr>
        <w:spacing w:after="0"/>
        <w:jc w:val="center"/>
        <w:rPr>
          <w:rFonts w:cstheme="minorHAnsi"/>
          <w:b/>
          <w:caps/>
          <w:spacing w:val="5"/>
          <w:kern w:val="28"/>
          <w:sz w:val="24"/>
          <w:szCs w:val="24"/>
        </w:rPr>
      </w:pPr>
      <w:r w:rsidRPr="00216BF9">
        <w:rPr>
          <w:rFonts w:cstheme="minorHAnsi"/>
          <w:b/>
          <w:caps/>
          <w:spacing w:val="5"/>
          <w:kern w:val="28"/>
          <w:sz w:val="24"/>
          <w:szCs w:val="24"/>
        </w:rPr>
        <w:t xml:space="preserve">Izjava </w:t>
      </w:r>
      <w:r w:rsidR="00921E92">
        <w:rPr>
          <w:rFonts w:cstheme="minorHAnsi"/>
          <w:b/>
          <w:caps/>
          <w:spacing w:val="5"/>
          <w:kern w:val="28"/>
          <w:sz w:val="24"/>
          <w:szCs w:val="24"/>
        </w:rPr>
        <w:t xml:space="preserve">PONUDNIKA </w:t>
      </w:r>
      <w:r w:rsidRPr="00216BF9">
        <w:rPr>
          <w:rFonts w:cstheme="minorHAnsi"/>
          <w:b/>
          <w:caps/>
          <w:spacing w:val="5"/>
          <w:kern w:val="28"/>
          <w:sz w:val="24"/>
          <w:szCs w:val="24"/>
        </w:rPr>
        <w:t>o izpolnjevanju</w:t>
      </w:r>
      <w:r w:rsidR="00921E92">
        <w:rPr>
          <w:rFonts w:cstheme="minorHAnsi"/>
          <w:b/>
          <w:caps/>
          <w:spacing w:val="5"/>
          <w:kern w:val="28"/>
          <w:sz w:val="24"/>
          <w:szCs w:val="24"/>
        </w:rPr>
        <w:t xml:space="preserve"> </w:t>
      </w:r>
      <w:r w:rsidRPr="00216BF9">
        <w:rPr>
          <w:rFonts w:cstheme="minorHAnsi"/>
          <w:b/>
          <w:caps/>
          <w:spacing w:val="5"/>
          <w:kern w:val="28"/>
          <w:sz w:val="24"/>
          <w:szCs w:val="24"/>
        </w:rPr>
        <w:t>pogojev</w:t>
      </w:r>
    </w:p>
    <w:p w14:paraId="31CE5B36" w14:textId="77777777" w:rsidR="00631A66" w:rsidRPr="00216BF9" w:rsidRDefault="00631A66" w:rsidP="00631A66">
      <w:pPr>
        <w:spacing w:after="0"/>
        <w:rPr>
          <w:rFonts w:cstheme="minorHAnsi"/>
          <w:b/>
          <w:caps/>
          <w:spacing w:val="5"/>
          <w:kern w:val="28"/>
          <w:sz w:val="20"/>
          <w:szCs w:val="20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631A66" w:rsidRPr="00216BF9" w14:paraId="59797978" w14:textId="77777777" w:rsidTr="00D401E6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48DF9C9" w14:textId="77777777" w:rsidR="00631A66" w:rsidRPr="00216BF9" w:rsidRDefault="00631A66" w:rsidP="00D401E6">
            <w:pPr>
              <w:rPr>
                <w:rFonts w:cstheme="minorHAnsi"/>
                <w:b/>
                <w:sz w:val="20"/>
                <w:szCs w:val="20"/>
              </w:rPr>
            </w:pPr>
            <w:r w:rsidRPr="00216BF9">
              <w:rPr>
                <w:rFonts w:cstheme="minorHAnsi"/>
                <w:b/>
                <w:sz w:val="20"/>
                <w:szCs w:val="20"/>
              </w:rPr>
              <w:t>Ime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85AF" w14:textId="77777777" w:rsidR="00631A66" w:rsidRPr="00216BF9" w:rsidRDefault="00631A66" w:rsidP="00D401E6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31A66" w:rsidRPr="00216BF9" w14:paraId="46210AA6" w14:textId="77777777" w:rsidTr="00D401E6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435C3D7" w14:textId="77777777" w:rsidR="00631A66" w:rsidRPr="00216BF9" w:rsidRDefault="00631A66" w:rsidP="00D401E6">
            <w:pPr>
              <w:rPr>
                <w:rFonts w:cstheme="minorHAnsi"/>
                <w:b/>
                <w:sz w:val="20"/>
                <w:szCs w:val="20"/>
              </w:rPr>
            </w:pPr>
            <w:bookmarkStart w:id="0" w:name="_Hlk93317123"/>
            <w:r w:rsidRPr="00216BF9">
              <w:rPr>
                <w:rFonts w:cstheme="minorHAnsi"/>
                <w:b/>
                <w:sz w:val="20"/>
                <w:szCs w:val="20"/>
              </w:rPr>
              <w:t>Naslov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E161" w14:textId="77777777" w:rsidR="00631A66" w:rsidRPr="00216BF9" w:rsidRDefault="00631A66" w:rsidP="00D401E6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bookmarkEnd w:id="0"/>
      <w:tr w:rsidR="00631A66" w:rsidRPr="00216BF9" w14:paraId="471CE213" w14:textId="77777777" w:rsidTr="00D401E6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CA255EC" w14:textId="77777777" w:rsidR="00631A66" w:rsidRPr="00216BF9" w:rsidRDefault="00631A66" w:rsidP="00D401E6">
            <w:pPr>
              <w:rPr>
                <w:rFonts w:cstheme="minorHAnsi"/>
                <w:b/>
                <w:sz w:val="20"/>
                <w:szCs w:val="20"/>
              </w:rPr>
            </w:pPr>
            <w:r w:rsidRPr="00216BF9">
              <w:rPr>
                <w:rFonts w:cstheme="minorHAnsi"/>
                <w:b/>
                <w:sz w:val="20"/>
                <w:szCs w:val="20"/>
              </w:rPr>
              <w:t>Št. javnega naročila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33D8" w14:textId="77777777" w:rsidR="00631A66" w:rsidRPr="00216BF9" w:rsidRDefault="00631A66" w:rsidP="00D401E6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3A19CF71" w14:textId="77777777" w:rsidR="00631A66" w:rsidRPr="00216BF9" w:rsidRDefault="00631A66" w:rsidP="00631A66">
      <w:pPr>
        <w:jc w:val="both"/>
        <w:rPr>
          <w:rFonts w:cstheme="minorHAnsi"/>
          <w:sz w:val="20"/>
          <w:szCs w:val="20"/>
        </w:rPr>
      </w:pPr>
    </w:p>
    <w:p w14:paraId="0B37E20B" w14:textId="719CA9F0" w:rsidR="00631A66" w:rsidRPr="00216BF9" w:rsidRDefault="00631A66" w:rsidP="00631A66">
      <w:pPr>
        <w:jc w:val="both"/>
        <w:rPr>
          <w:rFonts w:eastAsia="Calibri" w:cstheme="minorHAnsi"/>
          <w:b/>
          <w:sz w:val="20"/>
          <w:szCs w:val="20"/>
        </w:rPr>
      </w:pPr>
      <w:r w:rsidRPr="00216BF9">
        <w:rPr>
          <w:rFonts w:cstheme="minorHAnsi"/>
          <w:sz w:val="20"/>
          <w:szCs w:val="20"/>
        </w:rPr>
        <w:t>S podpisom te izjave pod kazensko in materialno odgovornostjo spodaj podpisani _____________________ (</w:t>
      </w:r>
      <w:r w:rsidRPr="00216BF9">
        <w:rPr>
          <w:rFonts w:cstheme="minorHAnsi"/>
          <w:i/>
          <w:iCs/>
          <w:sz w:val="20"/>
          <w:szCs w:val="20"/>
        </w:rPr>
        <w:t>ime in priimek odgovorne osebe ponudnika</w:t>
      </w:r>
      <w:r w:rsidRPr="00216BF9">
        <w:rPr>
          <w:rFonts w:cstheme="minorHAnsi"/>
          <w:sz w:val="20"/>
          <w:szCs w:val="20"/>
        </w:rPr>
        <w:t xml:space="preserve">) v skladu z Navodili ponudnikom za pripravo ponudbe za javno naročilo št. </w:t>
      </w:r>
      <w:r w:rsidRPr="00216BF9">
        <w:rPr>
          <w:rFonts w:eastAsia="Calibri" w:cstheme="minorHAnsi"/>
          <w:sz w:val="20"/>
          <w:szCs w:val="20"/>
        </w:rPr>
        <w:t>302</w:t>
      </w:r>
      <w:r w:rsidR="00CF6E50">
        <w:rPr>
          <w:rFonts w:eastAsia="Calibri" w:cstheme="minorHAnsi"/>
          <w:sz w:val="20"/>
          <w:szCs w:val="20"/>
        </w:rPr>
        <w:t xml:space="preserve">-14/LEK/MF/2025 </w:t>
      </w:r>
      <w:r w:rsidRPr="00216BF9">
        <w:rPr>
          <w:rFonts w:cstheme="minorHAnsi"/>
          <w:sz w:val="20"/>
          <w:szCs w:val="20"/>
        </w:rPr>
        <w:t xml:space="preserve">izjavljamo, da: </w:t>
      </w:r>
    </w:p>
    <w:p w14:paraId="79E7781D" w14:textId="77777777" w:rsidR="00631A66" w:rsidRPr="00216BF9" w:rsidRDefault="00631A66" w:rsidP="00631A66">
      <w:pPr>
        <w:pStyle w:val="Odstavekseznama"/>
        <w:numPr>
          <w:ilvl w:val="0"/>
          <w:numId w:val="33"/>
        </w:numPr>
        <w:spacing w:after="160"/>
        <w:jc w:val="both"/>
        <w:rPr>
          <w:rFonts w:cstheme="minorHAnsi"/>
          <w:sz w:val="20"/>
          <w:szCs w:val="20"/>
        </w:rPr>
      </w:pPr>
      <w:r w:rsidRPr="00216BF9">
        <w:rPr>
          <w:rFonts w:cstheme="minorHAnsi"/>
          <w:sz w:val="20"/>
          <w:szCs w:val="20"/>
        </w:rPr>
        <w:t xml:space="preserve">je ponujen rok izvedbe javnega naročila skladen z zahtevami naročnika; </w:t>
      </w:r>
    </w:p>
    <w:p w14:paraId="3FF7F29C" w14:textId="77777777" w:rsidR="00631A66" w:rsidRPr="00216BF9" w:rsidRDefault="00631A66" w:rsidP="00631A66">
      <w:pPr>
        <w:pStyle w:val="Odstavekseznama"/>
        <w:jc w:val="both"/>
        <w:rPr>
          <w:rFonts w:cstheme="minorHAnsi"/>
          <w:sz w:val="20"/>
          <w:szCs w:val="20"/>
        </w:rPr>
      </w:pPr>
    </w:p>
    <w:p w14:paraId="2623311A" w14:textId="77777777" w:rsidR="00631A66" w:rsidRPr="00216BF9" w:rsidRDefault="00631A66" w:rsidP="00631A66">
      <w:pPr>
        <w:pStyle w:val="Odstavekseznama"/>
        <w:numPr>
          <w:ilvl w:val="0"/>
          <w:numId w:val="33"/>
        </w:numPr>
        <w:spacing w:after="160"/>
        <w:rPr>
          <w:rFonts w:cstheme="minorHAnsi"/>
          <w:sz w:val="20"/>
          <w:szCs w:val="20"/>
        </w:rPr>
      </w:pPr>
      <w:r w:rsidRPr="00216BF9">
        <w:rPr>
          <w:rFonts w:cstheme="minorHAnsi"/>
          <w:sz w:val="20"/>
          <w:szCs w:val="20"/>
        </w:rPr>
        <w:t xml:space="preserve">nismo uvrščeni v evidenco poslovnih subjektov iz 35. člena Zakona o integriteti in preprečevanju korupcije (Uradni list RS, št. 69/11 – uradno prečiščeno besedilo, 158/20, 3/22 – </w:t>
      </w:r>
      <w:proofErr w:type="spellStart"/>
      <w:r w:rsidRPr="00216BF9">
        <w:rPr>
          <w:rFonts w:cstheme="minorHAnsi"/>
          <w:sz w:val="20"/>
          <w:szCs w:val="20"/>
        </w:rPr>
        <w:t>ZDeb</w:t>
      </w:r>
      <w:proofErr w:type="spellEnd"/>
      <w:r w:rsidRPr="00216BF9">
        <w:rPr>
          <w:rFonts w:cstheme="minorHAnsi"/>
          <w:sz w:val="20"/>
          <w:szCs w:val="20"/>
        </w:rPr>
        <w:t xml:space="preserve"> in 16/23 – </w:t>
      </w:r>
      <w:proofErr w:type="spellStart"/>
      <w:r w:rsidRPr="00216BF9">
        <w:rPr>
          <w:rFonts w:cstheme="minorHAnsi"/>
          <w:sz w:val="20"/>
          <w:szCs w:val="20"/>
        </w:rPr>
        <w:t>ZZPri</w:t>
      </w:r>
      <w:proofErr w:type="spellEnd"/>
      <w:r w:rsidRPr="00216BF9">
        <w:rPr>
          <w:rFonts w:cstheme="minorHAnsi"/>
          <w:sz w:val="20"/>
          <w:szCs w:val="20"/>
        </w:rPr>
        <w:t>) in nam na podlagi tega člena ni prepovedano poslovanje z naročnikom;</w:t>
      </w:r>
      <w:r w:rsidRPr="00216BF9">
        <w:rPr>
          <w:rFonts w:cstheme="minorHAnsi"/>
          <w:sz w:val="20"/>
          <w:szCs w:val="20"/>
        </w:rPr>
        <w:br/>
      </w:r>
    </w:p>
    <w:p w14:paraId="2F1F7189" w14:textId="77777777" w:rsidR="00631A66" w:rsidRPr="00216BF9" w:rsidRDefault="00631A66" w:rsidP="00631A66">
      <w:pPr>
        <w:pStyle w:val="Odstavekseznama"/>
        <w:numPr>
          <w:ilvl w:val="0"/>
          <w:numId w:val="33"/>
        </w:numPr>
        <w:spacing w:after="160"/>
        <w:jc w:val="both"/>
        <w:rPr>
          <w:rFonts w:cstheme="minorHAnsi"/>
          <w:sz w:val="20"/>
          <w:szCs w:val="20"/>
        </w:rPr>
      </w:pPr>
      <w:r w:rsidRPr="00216BF9">
        <w:rPr>
          <w:rFonts w:cstheme="minorHAnsi"/>
          <w:sz w:val="20"/>
          <w:szCs w:val="20"/>
        </w:rPr>
        <w:t>bomo, v primeru izbora, za zavarovanje za dobro izvedbo pogodbenih obveznosti predložili ustrezno finančno zavarovanje (</w:t>
      </w:r>
      <w:proofErr w:type="spellStart"/>
      <w:r w:rsidRPr="00216BF9">
        <w:rPr>
          <w:rFonts w:cstheme="minorHAnsi"/>
          <w:iCs/>
          <w:sz w:val="20"/>
          <w:szCs w:val="20"/>
        </w:rPr>
        <w:t>menično</w:t>
      </w:r>
      <w:proofErr w:type="spellEnd"/>
      <w:r w:rsidRPr="00216BF9">
        <w:rPr>
          <w:rFonts w:cstheme="minorHAnsi"/>
          <w:iCs/>
          <w:sz w:val="20"/>
          <w:szCs w:val="20"/>
        </w:rPr>
        <w:t xml:space="preserve"> izjavo s pooblastilom za izpolnitev ter podpisano in </w:t>
      </w:r>
      <w:proofErr w:type="spellStart"/>
      <w:r w:rsidRPr="00216BF9">
        <w:rPr>
          <w:rFonts w:cstheme="minorHAnsi"/>
          <w:iCs/>
          <w:sz w:val="20"/>
          <w:szCs w:val="20"/>
        </w:rPr>
        <w:t>žigosano</w:t>
      </w:r>
      <w:proofErr w:type="spellEnd"/>
      <w:r w:rsidRPr="00216BF9">
        <w:rPr>
          <w:rFonts w:cstheme="minorHAnsi"/>
          <w:iCs/>
          <w:sz w:val="20"/>
          <w:szCs w:val="20"/>
        </w:rPr>
        <w:t xml:space="preserve"> bianco menico</w:t>
      </w:r>
      <w:r w:rsidRPr="00216BF9">
        <w:rPr>
          <w:rFonts w:cstheme="minorHAnsi"/>
          <w:sz w:val="20"/>
          <w:szCs w:val="20"/>
        </w:rPr>
        <w:t xml:space="preserve">) ob podpisu okvirnega sporazuma oz. najkasneje v 10 (desetih) dneh od podpisa okvirnega sporazuma v višini, kot izhaja iz Navodil ponudnikom, pri čemer bo predloženo finančno zavarovanje brezpogojno in plačljivo na prvi poziv, skladno z vzorcem obrazca iz dokumentacije javnega naročila; </w:t>
      </w:r>
    </w:p>
    <w:p w14:paraId="64536C5C" w14:textId="77777777" w:rsidR="00631A66" w:rsidRPr="00216BF9" w:rsidRDefault="00631A66" w:rsidP="00631A66">
      <w:pPr>
        <w:pStyle w:val="Odstavekseznama"/>
        <w:jc w:val="both"/>
        <w:rPr>
          <w:rFonts w:cstheme="minorHAnsi"/>
          <w:sz w:val="20"/>
          <w:szCs w:val="20"/>
        </w:rPr>
      </w:pPr>
    </w:p>
    <w:p w14:paraId="6F70EC39" w14:textId="77777777" w:rsidR="00631A66" w:rsidRPr="00216BF9" w:rsidRDefault="00631A66" w:rsidP="00631A66">
      <w:pPr>
        <w:pStyle w:val="Odstavekseznama"/>
        <w:numPr>
          <w:ilvl w:val="0"/>
          <w:numId w:val="33"/>
        </w:numPr>
        <w:spacing w:after="160"/>
        <w:jc w:val="both"/>
        <w:rPr>
          <w:rFonts w:cstheme="minorHAnsi"/>
          <w:sz w:val="20"/>
          <w:szCs w:val="20"/>
        </w:rPr>
      </w:pPr>
      <w:r w:rsidRPr="00216BF9">
        <w:rPr>
          <w:rFonts w:cstheme="minorHAnsi"/>
          <w:sz w:val="20"/>
          <w:szCs w:val="20"/>
        </w:rPr>
        <w:t>za nas ne obstaja razlog za izključitev iz prvega odstavka 75. člena ZJN-3 in da lahko naročnik pridobi dokazila o nekaznovanosti v zvezi z osebami pri gospodarskem subjektu, ki so članice upravnega, vodstvenega ali nadzornega organa ali ki imajo pooblastila za njegovo zastopanje ali odločanje ali nadzor v njem, podajamo naslednje podatke (</w:t>
      </w:r>
      <w:r w:rsidRPr="00216BF9">
        <w:rPr>
          <w:rFonts w:cstheme="minorHAnsi"/>
          <w:sz w:val="20"/>
          <w:szCs w:val="20"/>
          <w:u w:val="single"/>
        </w:rPr>
        <w:t>ime, priimek in EMŠO</w:t>
      </w:r>
      <w:r w:rsidRPr="00216BF9">
        <w:rPr>
          <w:rFonts w:cstheme="minorHAnsi"/>
          <w:sz w:val="20"/>
          <w:szCs w:val="20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52"/>
        <w:gridCol w:w="4090"/>
      </w:tblGrid>
      <w:tr w:rsidR="00631A66" w:rsidRPr="00216BF9" w14:paraId="31964982" w14:textId="77777777" w:rsidTr="00D401E6">
        <w:trPr>
          <w:trHeight w:val="1093"/>
        </w:trPr>
        <w:tc>
          <w:tcPr>
            <w:tcW w:w="4530" w:type="dxa"/>
            <w:shd w:val="clear" w:color="auto" w:fill="FDE9D9" w:themeFill="accent6" w:themeFillTint="33"/>
          </w:tcPr>
          <w:p w14:paraId="5A2328A3" w14:textId="77777777" w:rsidR="00631A66" w:rsidRPr="00216BF9" w:rsidRDefault="00631A66" w:rsidP="00D401E6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11DADEA4" w14:textId="77777777" w:rsidR="00631A66" w:rsidRPr="00216BF9" w:rsidRDefault="00631A66" w:rsidP="00D401E6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149C02DC" w14:textId="77777777" w:rsidR="00631A66" w:rsidRPr="00216BF9" w:rsidRDefault="00631A66" w:rsidP="00D401E6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FDE9D9" w:themeFill="accent6" w:themeFillTint="33"/>
          </w:tcPr>
          <w:p w14:paraId="40267E20" w14:textId="77777777" w:rsidR="00631A66" w:rsidRPr="00216BF9" w:rsidRDefault="00631A66" w:rsidP="00D401E6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1FC1610D" w14:textId="77777777" w:rsidR="00631A66" w:rsidRPr="00216BF9" w:rsidRDefault="00631A66" w:rsidP="00D401E6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58B4F7E1" w14:textId="77777777" w:rsidR="00631A66" w:rsidRPr="00216BF9" w:rsidRDefault="00631A66" w:rsidP="00D401E6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EMŠO</w:t>
            </w:r>
          </w:p>
        </w:tc>
      </w:tr>
      <w:tr w:rsidR="00631A66" w:rsidRPr="00216BF9" w14:paraId="40B3822D" w14:textId="77777777" w:rsidTr="00D401E6">
        <w:trPr>
          <w:trHeight w:val="340"/>
        </w:trPr>
        <w:tc>
          <w:tcPr>
            <w:tcW w:w="4530" w:type="dxa"/>
          </w:tcPr>
          <w:p w14:paraId="6D8EC0BD" w14:textId="77777777" w:rsidR="00631A66" w:rsidRPr="00216BF9" w:rsidRDefault="00631A66" w:rsidP="00D401E6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Style w:val="Sprotnaopomba-sklic"/>
                <w:rFonts w:cstheme="minorHAnsi"/>
                <w:sz w:val="20"/>
                <w:szCs w:val="20"/>
                <w:lang w:val="sl-SI"/>
              </w:rPr>
              <w:footnoteReference w:id="1"/>
            </w: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1.           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1884FB90" w14:textId="77777777" w:rsidR="00631A66" w:rsidRPr="00216BF9" w:rsidRDefault="00631A66" w:rsidP="00D401E6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  <w:tr w:rsidR="00631A66" w:rsidRPr="00216BF9" w14:paraId="2449FC5E" w14:textId="77777777" w:rsidTr="00D401E6">
        <w:trPr>
          <w:trHeight w:val="340"/>
        </w:trPr>
        <w:tc>
          <w:tcPr>
            <w:tcW w:w="4530" w:type="dxa"/>
          </w:tcPr>
          <w:p w14:paraId="4195E166" w14:textId="77777777" w:rsidR="00631A66" w:rsidRPr="00216BF9" w:rsidRDefault="00631A66" w:rsidP="00D401E6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2             </w:t>
            </w:r>
          </w:p>
        </w:tc>
        <w:tc>
          <w:tcPr>
            <w:tcW w:w="4530" w:type="dxa"/>
          </w:tcPr>
          <w:p w14:paraId="2DF4D2DC" w14:textId="77777777" w:rsidR="00631A66" w:rsidRPr="00216BF9" w:rsidRDefault="00631A66" w:rsidP="00D401E6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631A66" w:rsidRPr="00216BF9" w14:paraId="1121D974" w14:textId="77777777" w:rsidTr="00D401E6">
        <w:trPr>
          <w:trHeight w:val="340"/>
        </w:trPr>
        <w:tc>
          <w:tcPr>
            <w:tcW w:w="4530" w:type="dxa"/>
          </w:tcPr>
          <w:p w14:paraId="45636FB3" w14:textId="77777777" w:rsidR="00631A66" w:rsidRPr="00216BF9" w:rsidRDefault="00631A66" w:rsidP="00D401E6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3.            </w:t>
            </w:r>
          </w:p>
        </w:tc>
        <w:tc>
          <w:tcPr>
            <w:tcW w:w="4530" w:type="dxa"/>
          </w:tcPr>
          <w:p w14:paraId="12C0FFCB" w14:textId="77777777" w:rsidR="00631A66" w:rsidRPr="00216BF9" w:rsidRDefault="00631A66" w:rsidP="00D401E6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631A66" w:rsidRPr="00216BF9" w14:paraId="4AF6AD92" w14:textId="77777777" w:rsidTr="00D401E6">
        <w:trPr>
          <w:trHeight w:val="340"/>
        </w:trPr>
        <w:tc>
          <w:tcPr>
            <w:tcW w:w="4530" w:type="dxa"/>
          </w:tcPr>
          <w:p w14:paraId="5A9FEE49" w14:textId="77777777" w:rsidR="00631A66" w:rsidRPr="00216BF9" w:rsidRDefault="00631A66" w:rsidP="00D401E6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4.            </w:t>
            </w:r>
          </w:p>
        </w:tc>
        <w:tc>
          <w:tcPr>
            <w:tcW w:w="4530" w:type="dxa"/>
          </w:tcPr>
          <w:p w14:paraId="44855ABC" w14:textId="77777777" w:rsidR="00631A66" w:rsidRPr="00216BF9" w:rsidRDefault="00631A66" w:rsidP="00D401E6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631A66" w:rsidRPr="00216BF9" w14:paraId="24AAFFB2" w14:textId="77777777" w:rsidTr="00D401E6">
        <w:trPr>
          <w:trHeight w:val="340"/>
        </w:trPr>
        <w:tc>
          <w:tcPr>
            <w:tcW w:w="4530" w:type="dxa"/>
          </w:tcPr>
          <w:p w14:paraId="746D9A9E" w14:textId="77777777" w:rsidR="00631A66" w:rsidRPr="00216BF9" w:rsidRDefault="00631A66" w:rsidP="00D401E6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5.            </w:t>
            </w:r>
          </w:p>
        </w:tc>
        <w:tc>
          <w:tcPr>
            <w:tcW w:w="4530" w:type="dxa"/>
          </w:tcPr>
          <w:p w14:paraId="2BD1A4C6" w14:textId="77777777" w:rsidR="00631A66" w:rsidRPr="00216BF9" w:rsidRDefault="00631A66" w:rsidP="00D401E6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631A66" w:rsidRPr="00216BF9" w14:paraId="37489DE3" w14:textId="77777777" w:rsidTr="00D401E6">
        <w:trPr>
          <w:trHeight w:val="340"/>
        </w:trPr>
        <w:tc>
          <w:tcPr>
            <w:tcW w:w="4530" w:type="dxa"/>
          </w:tcPr>
          <w:p w14:paraId="4F20193E" w14:textId="77777777" w:rsidR="00631A66" w:rsidRPr="00216BF9" w:rsidRDefault="00631A66" w:rsidP="00D401E6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6.            </w:t>
            </w:r>
          </w:p>
        </w:tc>
        <w:tc>
          <w:tcPr>
            <w:tcW w:w="4530" w:type="dxa"/>
          </w:tcPr>
          <w:p w14:paraId="1D75479A" w14:textId="77777777" w:rsidR="00631A66" w:rsidRPr="00216BF9" w:rsidRDefault="00631A66" w:rsidP="00D401E6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77DDD71E" w14:textId="77777777" w:rsidR="00631A66" w:rsidRPr="00216BF9" w:rsidRDefault="00631A66" w:rsidP="00631A66">
      <w:pPr>
        <w:jc w:val="both"/>
        <w:rPr>
          <w:rFonts w:cstheme="minorHAnsi"/>
          <w:sz w:val="20"/>
          <w:szCs w:val="20"/>
        </w:rPr>
      </w:pPr>
    </w:p>
    <w:p w14:paraId="149288F2" w14:textId="77777777" w:rsidR="00631A66" w:rsidRPr="00216BF9" w:rsidRDefault="00631A66" w:rsidP="00631A66">
      <w:pPr>
        <w:pStyle w:val="Odstavekseznama"/>
        <w:numPr>
          <w:ilvl w:val="0"/>
          <w:numId w:val="33"/>
        </w:numPr>
        <w:spacing w:after="160"/>
        <w:jc w:val="both"/>
        <w:rPr>
          <w:rFonts w:cstheme="minorHAnsi"/>
          <w:sz w:val="20"/>
          <w:szCs w:val="20"/>
        </w:rPr>
      </w:pPr>
      <w:r w:rsidRPr="00216BF9">
        <w:rPr>
          <w:rFonts w:cstheme="minorHAnsi"/>
          <w:sz w:val="20"/>
          <w:szCs w:val="20"/>
        </w:rPr>
        <w:lastRenderedPageBreak/>
        <w:t>predmet ponudbe izpolnjuje minimalne tehnične zahteve in pogoje za sodelovanje, navedene v dokumentu »Navodila ponudnikom« in v prilogi »Opis predmeta naročila«, ki so sestavni del dokumentacije za oddajo javnega naročila.</w:t>
      </w:r>
    </w:p>
    <w:p w14:paraId="549C66E2" w14:textId="77777777" w:rsidR="00631A66" w:rsidRPr="00216BF9" w:rsidRDefault="00631A66" w:rsidP="00631A66">
      <w:pPr>
        <w:ind w:left="360"/>
        <w:jc w:val="both"/>
        <w:rPr>
          <w:rFonts w:cstheme="minorHAnsi"/>
          <w:sz w:val="20"/>
          <w:szCs w:val="20"/>
        </w:rPr>
      </w:pPr>
    </w:p>
    <w:p w14:paraId="0F23C412" w14:textId="77777777" w:rsidR="00631A66" w:rsidRPr="00216BF9" w:rsidRDefault="00631A66" w:rsidP="00631A66">
      <w:pPr>
        <w:ind w:left="360"/>
        <w:jc w:val="both"/>
        <w:rPr>
          <w:rFonts w:cstheme="minorHAnsi"/>
          <w:sz w:val="20"/>
          <w:szCs w:val="20"/>
        </w:rPr>
      </w:pPr>
      <w:r w:rsidRPr="00216BF9">
        <w:rPr>
          <w:rFonts w:cstheme="minorHAnsi"/>
          <w:sz w:val="20"/>
          <w:szCs w:val="20"/>
        </w:rPr>
        <w:t>Izjavljamo, da bomo na zahtevo naročnika in brez odlašanja predložili dokazila, ki podpirajo in potrjujejo zgornje izjave.</w:t>
      </w:r>
    </w:p>
    <w:p w14:paraId="6A25A374" w14:textId="77777777" w:rsidR="00631A66" w:rsidRPr="00216BF9" w:rsidRDefault="00631A66" w:rsidP="00631A66">
      <w:pPr>
        <w:spacing w:after="0"/>
        <w:jc w:val="both"/>
        <w:rPr>
          <w:rFonts w:cstheme="minorHAnsi"/>
          <w:color w:val="FF0000"/>
          <w:sz w:val="20"/>
          <w:szCs w:val="20"/>
        </w:rPr>
      </w:pPr>
    </w:p>
    <w:p w14:paraId="40FC8CD5" w14:textId="77777777" w:rsidR="00631A66" w:rsidRPr="00216BF9" w:rsidRDefault="00631A66" w:rsidP="00631A66">
      <w:pPr>
        <w:spacing w:after="0"/>
        <w:jc w:val="both"/>
        <w:rPr>
          <w:rFonts w:cstheme="minorHAnsi"/>
          <w:color w:val="FF0000"/>
          <w:sz w:val="20"/>
          <w:szCs w:val="20"/>
        </w:rPr>
      </w:pPr>
    </w:p>
    <w:p w14:paraId="33B38C3D" w14:textId="77777777" w:rsidR="00631A66" w:rsidRPr="00216BF9" w:rsidRDefault="00631A66" w:rsidP="00631A66">
      <w:pPr>
        <w:spacing w:after="0"/>
        <w:jc w:val="both"/>
        <w:rPr>
          <w:rFonts w:cstheme="minorHAnsi"/>
          <w:color w:val="FF0000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31A66" w:rsidRPr="00216BF9" w14:paraId="2B8DA7E8" w14:textId="77777777" w:rsidTr="00D401E6">
        <w:trPr>
          <w:trHeight w:val="1456"/>
          <w:jc w:val="center"/>
        </w:trPr>
        <w:tc>
          <w:tcPr>
            <w:tcW w:w="2976" w:type="dxa"/>
            <w:hideMark/>
          </w:tcPr>
          <w:p w14:paraId="0A17D73B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16BF9">
              <w:rPr>
                <w:rFonts w:cstheme="minorHAnsi"/>
                <w:sz w:val="20"/>
                <w:szCs w:val="20"/>
              </w:rPr>
              <w:t xml:space="preserve">Kraj in datum: </w:t>
            </w:r>
          </w:p>
          <w:p w14:paraId="4FA8A875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16BF9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</w:rPr>
            </w:r>
            <w:r w:rsidRPr="00216BF9">
              <w:rPr>
                <w:rFonts w:cstheme="minorHAnsi"/>
                <w:sz w:val="20"/>
                <w:szCs w:val="20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45368EC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5EECE619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both"/>
              <w:rPr>
                <w:rFonts w:cstheme="minorHAnsi"/>
                <w:sz w:val="20"/>
                <w:szCs w:val="20"/>
              </w:rPr>
            </w:pPr>
            <w:r w:rsidRPr="00216BF9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144280C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16BF9">
              <w:rPr>
                <w:rFonts w:cstheme="minorHAnsi"/>
                <w:sz w:val="20"/>
                <w:szCs w:val="20"/>
              </w:rPr>
              <w:t>Ime in priimek odgovorne osebe pri ponudniku</w:t>
            </w:r>
          </w:p>
          <w:p w14:paraId="6EC11B77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16BF9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</w:rPr>
            </w:r>
            <w:r w:rsidRPr="00216BF9">
              <w:rPr>
                <w:rFonts w:cstheme="minorHAnsi"/>
                <w:sz w:val="20"/>
                <w:szCs w:val="20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1478C89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30E71141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31A66" w:rsidRPr="00216BF9" w14:paraId="176AAED1" w14:textId="77777777" w:rsidTr="00D401E6">
        <w:trPr>
          <w:trHeight w:val="70"/>
          <w:jc w:val="center"/>
        </w:trPr>
        <w:tc>
          <w:tcPr>
            <w:tcW w:w="2976" w:type="dxa"/>
          </w:tcPr>
          <w:p w14:paraId="746F4496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BA713C1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3ADD2DF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3E7F5CF3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71DA900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rPr>
                <w:rFonts w:cstheme="minorHAnsi"/>
                <w:sz w:val="20"/>
                <w:szCs w:val="20"/>
              </w:rPr>
            </w:pPr>
            <w:r w:rsidRPr="00216BF9">
              <w:rPr>
                <w:rFonts w:cstheme="minorHAnsi"/>
                <w:sz w:val="20"/>
                <w:szCs w:val="20"/>
              </w:rPr>
              <w:t>Podpis odgovorne osebe pri ponudniku</w:t>
            </w:r>
          </w:p>
          <w:p w14:paraId="07E92CDC" w14:textId="77777777" w:rsidR="00631A66" w:rsidRPr="00216BF9" w:rsidRDefault="00631A66" w:rsidP="00D401E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</w:tbl>
    <w:p w14:paraId="72C158EC" w14:textId="77777777" w:rsidR="00631A66" w:rsidRPr="00216BF9" w:rsidRDefault="00631A66" w:rsidP="00631A6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216BF9">
        <w:rPr>
          <w:rFonts w:cstheme="minorHAnsi"/>
          <w:b/>
          <w:bCs/>
          <w:sz w:val="20"/>
          <w:szCs w:val="20"/>
        </w:rPr>
        <w:t>Opombe:</w:t>
      </w:r>
    </w:p>
    <w:p w14:paraId="7E7D3D22" w14:textId="77777777" w:rsidR="00631A66" w:rsidRPr="00216BF9" w:rsidRDefault="00631A66" w:rsidP="00631A66">
      <w:pPr>
        <w:pStyle w:val="Odstavekseznama"/>
        <w:numPr>
          <w:ilvl w:val="0"/>
          <w:numId w:val="34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</w:t>
      </w:r>
      <w:r w:rsidRPr="00216BF9">
        <w:rPr>
          <w:rFonts w:cstheme="minorHAnsi"/>
          <w:sz w:val="20"/>
          <w:szCs w:val="20"/>
        </w:rPr>
        <w:t>onudnik izpolni vsa polja v obrazcu</w:t>
      </w:r>
      <w:r>
        <w:rPr>
          <w:rFonts w:cstheme="minorHAnsi"/>
          <w:sz w:val="20"/>
          <w:szCs w:val="20"/>
        </w:rPr>
        <w:t>,</w:t>
      </w:r>
      <w:r w:rsidRPr="00216BF9">
        <w:rPr>
          <w:rFonts w:cstheme="minorHAnsi"/>
          <w:sz w:val="20"/>
          <w:szCs w:val="20"/>
        </w:rPr>
        <w:t xml:space="preserve"> </w:t>
      </w:r>
    </w:p>
    <w:p w14:paraId="259F34AB" w14:textId="77777777" w:rsidR="00631A66" w:rsidRPr="00216BF9" w:rsidRDefault="00631A66" w:rsidP="00631A66">
      <w:pPr>
        <w:pStyle w:val="Odstavekseznama"/>
        <w:numPr>
          <w:ilvl w:val="0"/>
          <w:numId w:val="34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</w:t>
      </w:r>
      <w:r w:rsidRPr="00216BF9">
        <w:rPr>
          <w:rFonts w:cstheme="minorHAnsi"/>
          <w:sz w:val="20"/>
          <w:szCs w:val="20"/>
        </w:rPr>
        <w:t>onudnik mora ta obrazec predložiti ob oddaji ponudbe</w:t>
      </w:r>
      <w:r>
        <w:rPr>
          <w:rFonts w:cstheme="minorHAnsi"/>
          <w:sz w:val="20"/>
          <w:szCs w:val="20"/>
        </w:rPr>
        <w:t>,</w:t>
      </w:r>
    </w:p>
    <w:p w14:paraId="67B44C93" w14:textId="77777777" w:rsidR="00631A66" w:rsidRPr="00216BF9" w:rsidRDefault="00631A66" w:rsidP="00631A66">
      <w:pPr>
        <w:pStyle w:val="Odstavekseznama"/>
        <w:numPr>
          <w:ilvl w:val="0"/>
          <w:numId w:val="34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</w:t>
      </w:r>
      <w:r w:rsidRPr="00216BF9">
        <w:rPr>
          <w:rFonts w:cstheme="minorHAnsi"/>
          <w:sz w:val="20"/>
          <w:szCs w:val="20"/>
        </w:rPr>
        <w:t xml:space="preserve">onudnik naloži izpolnjen in podpisan obrazec »Izjava gospodarskega subjekta o izpolnjevanju pogojev« v informacijskem sistemu e-JN pod razdelek »Ostale priloge«. </w:t>
      </w:r>
    </w:p>
    <w:p w14:paraId="4B2F1E92" w14:textId="69DE3376" w:rsidR="007B5280" w:rsidRPr="00631A66" w:rsidRDefault="007B5280" w:rsidP="00631A66"/>
    <w:sectPr w:rsidR="007B5280" w:rsidRPr="00631A66" w:rsidSect="00496E8A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7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0D8EC" w14:textId="77777777" w:rsidR="0079273B" w:rsidRDefault="0079273B" w:rsidP="00BB5C4F">
      <w:pPr>
        <w:spacing w:after="0"/>
      </w:pPr>
      <w:r>
        <w:separator/>
      </w:r>
    </w:p>
  </w:endnote>
  <w:endnote w:type="continuationSeparator" w:id="0">
    <w:p w14:paraId="6AF4532F" w14:textId="77777777" w:rsidR="0079273B" w:rsidRDefault="0079273B" w:rsidP="00BB5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YBHJ T+ Titillium Text 25 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illiumText25L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C79D" w14:textId="57441FB1" w:rsidR="00D17A99" w:rsidRPr="007564BD" w:rsidRDefault="009224FB" w:rsidP="009224FB">
    <w:pPr>
      <w:pStyle w:val="Noga"/>
      <w:rPr>
        <w:color w:val="006A8E"/>
        <w:sz w:val="18"/>
      </w:rPr>
    </w:pPr>
    <w:r>
      <w:rPr>
        <w:color w:val="006A8E"/>
        <w:sz w:val="18"/>
      </w:rPr>
      <w:t xml:space="preserve">302-14/LEK/MF/2025                                                                              </w:t>
    </w:r>
    <w:r w:rsidR="00413C63" w:rsidRPr="007564BD">
      <w:rPr>
        <w:color w:val="006A8E"/>
        <w:sz w:val="18"/>
      </w:rPr>
      <w:fldChar w:fldCharType="begin"/>
    </w:r>
    <w:r w:rsidR="00413C63" w:rsidRPr="007564BD">
      <w:rPr>
        <w:color w:val="006A8E"/>
        <w:sz w:val="18"/>
      </w:rPr>
      <w:instrText xml:space="preserve"> PAGE  \* Arabic  \* MERGEFORMAT </w:instrText>
    </w:r>
    <w:r w:rsidR="00413C63"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="00413C63" w:rsidRPr="007564BD">
      <w:rPr>
        <w:color w:val="006A8E"/>
        <w:sz w:val="18"/>
      </w:rPr>
      <w:fldChar w:fldCharType="end"/>
    </w:r>
    <w:r w:rsidR="00413C63" w:rsidRPr="007564BD">
      <w:rPr>
        <w:color w:val="006A8E"/>
        <w:sz w:val="18"/>
      </w:rPr>
      <w:t xml:space="preserve"> / </w:t>
    </w:r>
    <w:r w:rsidR="00413C63" w:rsidRPr="007564BD">
      <w:rPr>
        <w:color w:val="006A8E"/>
        <w:sz w:val="18"/>
      </w:rPr>
      <w:fldChar w:fldCharType="begin"/>
    </w:r>
    <w:r w:rsidR="00413C63" w:rsidRPr="007564BD">
      <w:rPr>
        <w:color w:val="006A8E"/>
        <w:sz w:val="18"/>
      </w:rPr>
      <w:instrText xml:space="preserve"> NUMPAGES  \* Arabic  \* MERGEFORMAT </w:instrText>
    </w:r>
    <w:r w:rsidR="00413C63"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="00413C63"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FB8B" w14:textId="27A7DE6E" w:rsidR="0028526B" w:rsidRPr="009224FB" w:rsidRDefault="009224FB" w:rsidP="009224FB">
    <w:pPr>
      <w:pStyle w:val="Noga"/>
      <w:rPr>
        <w:color w:val="006A8E"/>
        <w:sz w:val="18"/>
        <w:szCs w:val="18"/>
      </w:rPr>
    </w:pPr>
    <w:r w:rsidRPr="009224FB">
      <w:rPr>
        <w:noProof/>
        <w:sz w:val="18"/>
        <w:szCs w:val="18"/>
      </w:rPr>
      <w:t>302-14/LEK/MF/2025</w:t>
    </w:r>
  </w:p>
  <w:p w14:paraId="6D44F1DD" w14:textId="77777777" w:rsidR="007C4B80" w:rsidRDefault="007C4B80" w:rsidP="00D17A99">
    <w:pPr>
      <w:pStyle w:val="Noga"/>
      <w:jc w:val="center"/>
      <w:rPr>
        <w:color w:val="006A8E"/>
        <w:sz w:val="18"/>
      </w:rPr>
    </w:pPr>
  </w:p>
  <w:p w14:paraId="08FF9A7C" w14:textId="77777777" w:rsidR="00D17A99" w:rsidRPr="00D9624B" w:rsidRDefault="00FA703F" w:rsidP="00FA703F">
    <w:pPr>
      <w:pStyle w:val="Noga"/>
      <w:jc w:val="center"/>
      <w:rPr>
        <w:color w:val="006A8E"/>
        <w:sz w:val="18"/>
        <w:szCs w:val="18"/>
      </w:rPr>
    </w:pPr>
    <w:r w:rsidRPr="00D9624B">
      <w:rPr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www.mf.um.si | mf@um.si | t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2345 821</w:t>
    </w:r>
    <w:r w:rsidR="00DF244F">
      <w:rPr>
        <w:rFonts w:cs="TitilliumText25L"/>
        <w:color w:val="00688A"/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| f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2345 820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trr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 xml:space="preserve">: </w:t>
    </w:r>
    <w:r w:rsidR="00E442D4" w:rsidRPr="00E442D4">
      <w:rPr>
        <w:rFonts w:cs="TitilliumText25L"/>
        <w:color w:val="00688A"/>
        <w:sz w:val="18"/>
        <w:szCs w:val="18"/>
        <w:lang w:eastAsia="sl-SI"/>
      </w:rPr>
      <w:t>SI56 0110 0600 0008 753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id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ddv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>: SI 716 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F5586" w14:textId="77777777" w:rsidR="0079273B" w:rsidRDefault="0079273B" w:rsidP="00BB5C4F">
      <w:pPr>
        <w:spacing w:after="0"/>
      </w:pPr>
      <w:r>
        <w:separator/>
      </w:r>
    </w:p>
  </w:footnote>
  <w:footnote w:type="continuationSeparator" w:id="0">
    <w:p w14:paraId="66C643DB" w14:textId="77777777" w:rsidR="0079273B" w:rsidRDefault="0079273B" w:rsidP="00BB5C4F">
      <w:pPr>
        <w:spacing w:after="0"/>
      </w:pPr>
      <w:r>
        <w:continuationSeparator/>
      </w:r>
    </w:p>
  </w:footnote>
  <w:footnote w:id="1">
    <w:p w14:paraId="0AEA960C" w14:textId="77777777" w:rsidR="00631A66" w:rsidRPr="00C94287" w:rsidRDefault="00631A66" w:rsidP="00631A66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BE6A2" w14:textId="77777777" w:rsidR="00054766" w:rsidRDefault="00BD76CF" w:rsidP="00054766">
    <w:pPr>
      <w:pStyle w:val="Glava"/>
      <w:jc w:val="center"/>
    </w:pPr>
    <w:r>
      <w:rPr>
        <w:noProof/>
        <w:lang w:eastAsia="sl-SI"/>
      </w:rPr>
      <w:drawing>
        <wp:inline distT="0" distB="0" distL="0" distR="0" wp14:anchorId="08811F04" wp14:editId="5C8FA1FC">
          <wp:extent cx="1744980" cy="822960"/>
          <wp:effectExtent l="0" t="0" r="7620" b="0"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1B9092" w14:textId="77777777" w:rsidR="00054766" w:rsidRPr="00B02A70" w:rsidRDefault="00054766" w:rsidP="00054766">
    <w:pPr>
      <w:pStyle w:val="Glava"/>
      <w:jc w:val="cent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03B2"/>
    <w:multiLevelType w:val="hybridMultilevel"/>
    <w:tmpl w:val="DDB26FA2"/>
    <w:lvl w:ilvl="0" w:tplc="6D6AF3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D55AB"/>
    <w:multiLevelType w:val="hybridMultilevel"/>
    <w:tmpl w:val="F92CB5E2"/>
    <w:lvl w:ilvl="0" w:tplc="A4583E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0B3679"/>
    <w:multiLevelType w:val="hybridMultilevel"/>
    <w:tmpl w:val="2006E164"/>
    <w:lvl w:ilvl="0" w:tplc="8EC6B16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62478"/>
    <w:multiLevelType w:val="hybridMultilevel"/>
    <w:tmpl w:val="2692FA8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B0C8D"/>
    <w:multiLevelType w:val="hybridMultilevel"/>
    <w:tmpl w:val="2E90AB44"/>
    <w:lvl w:ilvl="0" w:tplc="174885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111B7"/>
    <w:multiLevelType w:val="hybridMultilevel"/>
    <w:tmpl w:val="321476DE"/>
    <w:lvl w:ilvl="0" w:tplc="827EACA8">
      <w:start w:val="1"/>
      <w:numFmt w:val="decimal"/>
      <w:lvlText w:val="%1."/>
      <w:lvlJc w:val="left"/>
      <w:pPr>
        <w:ind w:left="-349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371" w:hanging="360"/>
      </w:pPr>
    </w:lvl>
    <w:lvl w:ilvl="2" w:tplc="0424001B" w:tentative="1">
      <w:start w:val="1"/>
      <w:numFmt w:val="lowerRoman"/>
      <w:lvlText w:val="%3."/>
      <w:lvlJc w:val="right"/>
      <w:pPr>
        <w:ind w:left="1091" w:hanging="180"/>
      </w:pPr>
    </w:lvl>
    <w:lvl w:ilvl="3" w:tplc="0424000F" w:tentative="1">
      <w:start w:val="1"/>
      <w:numFmt w:val="decimal"/>
      <w:lvlText w:val="%4."/>
      <w:lvlJc w:val="left"/>
      <w:pPr>
        <w:ind w:left="1811" w:hanging="360"/>
      </w:pPr>
    </w:lvl>
    <w:lvl w:ilvl="4" w:tplc="04240019" w:tentative="1">
      <w:start w:val="1"/>
      <w:numFmt w:val="lowerLetter"/>
      <w:lvlText w:val="%5."/>
      <w:lvlJc w:val="left"/>
      <w:pPr>
        <w:ind w:left="2531" w:hanging="360"/>
      </w:pPr>
    </w:lvl>
    <w:lvl w:ilvl="5" w:tplc="0424001B" w:tentative="1">
      <w:start w:val="1"/>
      <w:numFmt w:val="lowerRoman"/>
      <w:lvlText w:val="%6."/>
      <w:lvlJc w:val="right"/>
      <w:pPr>
        <w:ind w:left="3251" w:hanging="180"/>
      </w:pPr>
    </w:lvl>
    <w:lvl w:ilvl="6" w:tplc="0424000F" w:tentative="1">
      <w:start w:val="1"/>
      <w:numFmt w:val="decimal"/>
      <w:lvlText w:val="%7."/>
      <w:lvlJc w:val="left"/>
      <w:pPr>
        <w:ind w:left="3971" w:hanging="360"/>
      </w:pPr>
    </w:lvl>
    <w:lvl w:ilvl="7" w:tplc="04240019" w:tentative="1">
      <w:start w:val="1"/>
      <w:numFmt w:val="lowerLetter"/>
      <w:lvlText w:val="%8."/>
      <w:lvlJc w:val="left"/>
      <w:pPr>
        <w:ind w:left="4691" w:hanging="360"/>
      </w:pPr>
    </w:lvl>
    <w:lvl w:ilvl="8" w:tplc="0424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 w15:restartNumberingAfterBreak="0">
    <w:nsid w:val="0D6A4AD0"/>
    <w:multiLevelType w:val="hybridMultilevel"/>
    <w:tmpl w:val="7F405372"/>
    <w:lvl w:ilvl="0" w:tplc="E29C1FB0">
      <w:start w:val="1"/>
      <w:numFmt w:val="bullet"/>
      <w:lvlText w:val="-"/>
      <w:lvlJc w:val="left"/>
      <w:pPr>
        <w:ind w:left="1485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4221051"/>
    <w:multiLevelType w:val="hybridMultilevel"/>
    <w:tmpl w:val="357431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56F44"/>
    <w:multiLevelType w:val="hybridMultilevel"/>
    <w:tmpl w:val="A8E02046"/>
    <w:lvl w:ilvl="0" w:tplc="0000000E">
      <w:start w:val="1"/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FD61AD"/>
    <w:multiLevelType w:val="hybridMultilevel"/>
    <w:tmpl w:val="F08CBD8A"/>
    <w:lvl w:ilvl="0" w:tplc="04240001">
      <w:start w:val="1"/>
      <w:numFmt w:val="bullet"/>
      <w:lvlText w:val=""/>
      <w:lvlJc w:val="left"/>
      <w:pPr>
        <w:ind w:left="-34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2" w15:restartNumberingAfterBreak="0">
    <w:nsid w:val="205A5B25"/>
    <w:multiLevelType w:val="hybridMultilevel"/>
    <w:tmpl w:val="81B0C650"/>
    <w:lvl w:ilvl="0" w:tplc="7B087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023E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74D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B0F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28E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606A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E29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56B0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B0E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843A3"/>
    <w:multiLevelType w:val="multilevel"/>
    <w:tmpl w:val="32EE566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731" w:hanging="360"/>
      </w:pPr>
      <w:rPr>
        <w:rFonts w:ascii="Calibri" w:hAnsi="Calibri"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ind w:left="1462" w:hanging="720"/>
      </w:pPr>
      <w:rPr>
        <w:rFonts w:ascii="Calibri" w:hAnsi="Calibri" w:cs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1833" w:hanging="720"/>
      </w:pPr>
      <w:rPr>
        <w:rFonts w:ascii="Calibri" w:hAnsi="Calibri" w:cs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2564" w:hanging="1080"/>
      </w:pPr>
      <w:rPr>
        <w:rFonts w:ascii="Calibri" w:hAnsi="Calibri" w:cs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2935" w:hanging="1080"/>
      </w:pPr>
      <w:rPr>
        <w:rFonts w:ascii="Calibri" w:hAnsi="Calibri" w:cs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3666" w:hanging="1440"/>
      </w:pPr>
      <w:rPr>
        <w:rFonts w:ascii="Calibri" w:hAnsi="Calibri" w:cs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4037" w:hanging="1440"/>
      </w:pPr>
      <w:rPr>
        <w:rFonts w:ascii="Calibri" w:hAnsi="Calibri" w:cs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4768" w:hanging="1800"/>
      </w:pPr>
      <w:rPr>
        <w:rFonts w:ascii="Calibri" w:hAnsi="Calibri" w:cs="Times New Roman" w:hint="default"/>
        <w:b/>
        <w:sz w:val="20"/>
      </w:rPr>
    </w:lvl>
  </w:abstractNum>
  <w:abstractNum w:abstractNumId="14" w15:restartNumberingAfterBreak="0">
    <w:nsid w:val="21917A39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67CD6"/>
    <w:multiLevelType w:val="hybridMultilevel"/>
    <w:tmpl w:val="DA963E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84E588A"/>
    <w:multiLevelType w:val="hybridMultilevel"/>
    <w:tmpl w:val="B088F324"/>
    <w:lvl w:ilvl="0" w:tplc="A4583E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82FAC"/>
    <w:multiLevelType w:val="hybridMultilevel"/>
    <w:tmpl w:val="9FF04AC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6C3FB8"/>
    <w:multiLevelType w:val="hybridMultilevel"/>
    <w:tmpl w:val="6E5EAE8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0D8680A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B246E"/>
    <w:multiLevelType w:val="hybridMultilevel"/>
    <w:tmpl w:val="22FA5890"/>
    <w:lvl w:ilvl="0" w:tplc="C7DE0A94">
      <w:start w:val="1"/>
      <w:numFmt w:val="decimal"/>
      <w:lvlText w:val="%1."/>
      <w:lvlJc w:val="left"/>
      <w:pPr>
        <w:ind w:left="11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731" w:hanging="360"/>
      </w:pPr>
    </w:lvl>
    <w:lvl w:ilvl="2" w:tplc="0424001B" w:tentative="1">
      <w:start w:val="1"/>
      <w:numFmt w:val="lowerRoman"/>
      <w:lvlText w:val="%3."/>
      <w:lvlJc w:val="right"/>
      <w:pPr>
        <w:ind w:left="1451" w:hanging="180"/>
      </w:pPr>
    </w:lvl>
    <w:lvl w:ilvl="3" w:tplc="0424000F" w:tentative="1">
      <w:start w:val="1"/>
      <w:numFmt w:val="decimal"/>
      <w:lvlText w:val="%4."/>
      <w:lvlJc w:val="left"/>
      <w:pPr>
        <w:ind w:left="2171" w:hanging="360"/>
      </w:pPr>
    </w:lvl>
    <w:lvl w:ilvl="4" w:tplc="04240019" w:tentative="1">
      <w:start w:val="1"/>
      <w:numFmt w:val="lowerLetter"/>
      <w:lvlText w:val="%5."/>
      <w:lvlJc w:val="left"/>
      <w:pPr>
        <w:ind w:left="2891" w:hanging="360"/>
      </w:pPr>
    </w:lvl>
    <w:lvl w:ilvl="5" w:tplc="0424001B" w:tentative="1">
      <w:start w:val="1"/>
      <w:numFmt w:val="lowerRoman"/>
      <w:lvlText w:val="%6."/>
      <w:lvlJc w:val="right"/>
      <w:pPr>
        <w:ind w:left="3611" w:hanging="180"/>
      </w:pPr>
    </w:lvl>
    <w:lvl w:ilvl="6" w:tplc="0424000F" w:tentative="1">
      <w:start w:val="1"/>
      <w:numFmt w:val="decimal"/>
      <w:lvlText w:val="%7."/>
      <w:lvlJc w:val="left"/>
      <w:pPr>
        <w:ind w:left="4331" w:hanging="360"/>
      </w:pPr>
    </w:lvl>
    <w:lvl w:ilvl="7" w:tplc="04240019" w:tentative="1">
      <w:start w:val="1"/>
      <w:numFmt w:val="lowerLetter"/>
      <w:lvlText w:val="%8."/>
      <w:lvlJc w:val="left"/>
      <w:pPr>
        <w:ind w:left="5051" w:hanging="360"/>
      </w:pPr>
    </w:lvl>
    <w:lvl w:ilvl="8" w:tplc="0424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2" w15:restartNumberingAfterBreak="0">
    <w:nsid w:val="50656EE7"/>
    <w:multiLevelType w:val="hybridMultilevel"/>
    <w:tmpl w:val="C6183E4A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2195C53"/>
    <w:multiLevelType w:val="hybridMultilevel"/>
    <w:tmpl w:val="304E8B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20891"/>
    <w:multiLevelType w:val="hybridMultilevel"/>
    <w:tmpl w:val="B280866A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 w15:restartNumberingAfterBreak="0">
    <w:nsid w:val="53D67506"/>
    <w:multiLevelType w:val="multilevel"/>
    <w:tmpl w:val="726AC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393BC5"/>
    <w:multiLevelType w:val="hybridMultilevel"/>
    <w:tmpl w:val="73DC44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00F1E"/>
    <w:multiLevelType w:val="hybridMultilevel"/>
    <w:tmpl w:val="6E5EAE8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3550859"/>
    <w:multiLevelType w:val="hybridMultilevel"/>
    <w:tmpl w:val="ACC0B202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68EF6AF0"/>
    <w:multiLevelType w:val="hybridMultilevel"/>
    <w:tmpl w:val="8AA2E3F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077A2"/>
    <w:multiLevelType w:val="hybridMultilevel"/>
    <w:tmpl w:val="B262DA7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E3DE7"/>
    <w:multiLevelType w:val="hybridMultilevel"/>
    <w:tmpl w:val="4BC4FCB6"/>
    <w:lvl w:ilvl="0" w:tplc="7108CEC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710906">
    <w:abstractNumId w:val="2"/>
  </w:num>
  <w:num w:numId="2" w16cid:durableId="1485586183">
    <w:abstractNumId w:val="30"/>
  </w:num>
  <w:num w:numId="3" w16cid:durableId="2046322969">
    <w:abstractNumId w:val="16"/>
  </w:num>
  <w:num w:numId="4" w16cid:durableId="45509789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1365592">
    <w:abstractNumId w:val="17"/>
  </w:num>
  <w:num w:numId="6" w16cid:durableId="97681175">
    <w:abstractNumId w:val="9"/>
  </w:num>
  <w:num w:numId="7" w16cid:durableId="2119908104">
    <w:abstractNumId w:val="14"/>
  </w:num>
  <w:num w:numId="8" w16cid:durableId="1321813789">
    <w:abstractNumId w:val="3"/>
  </w:num>
  <w:num w:numId="9" w16cid:durableId="502204180">
    <w:abstractNumId w:val="20"/>
  </w:num>
  <w:num w:numId="10" w16cid:durableId="1721129188">
    <w:abstractNumId w:val="15"/>
  </w:num>
  <w:num w:numId="11" w16cid:durableId="676494189">
    <w:abstractNumId w:val="24"/>
  </w:num>
  <w:num w:numId="12" w16cid:durableId="1023441753">
    <w:abstractNumId w:val="12"/>
  </w:num>
  <w:num w:numId="13" w16cid:durableId="1582519957">
    <w:abstractNumId w:val="26"/>
  </w:num>
  <w:num w:numId="14" w16cid:durableId="267855331">
    <w:abstractNumId w:val="28"/>
  </w:num>
  <w:num w:numId="15" w16cid:durableId="1519153508">
    <w:abstractNumId w:val="6"/>
  </w:num>
  <w:num w:numId="16" w16cid:durableId="416632807">
    <w:abstractNumId w:val="5"/>
  </w:num>
  <w:num w:numId="17" w16cid:durableId="388194397">
    <w:abstractNumId w:val="27"/>
  </w:num>
  <w:num w:numId="18" w16cid:durableId="887952583">
    <w:abstractNumId w:val="19"/>
  </w:num>
  <w:num w:numId="19" w16cid:durableId="1174028394">
    <w:abstractNumId w:val="32"/>
  </w:num>
  <w:num w:numId="20" w16cid:durableId="1819420658">
    <w:abstractNumId w:val="22"/>
  </w:num>
  <w:num w:numId="21" w16cid:durableId="932905814">
    <w:abstractNumId w:val="18"/>
  </w:num>
  <w:num w:numId="22" w16cid:durableId="865675266">
    <w:abstractNumId w:val="29"/>
  </w:num>
  <w:num w:numId="23" w16cid:durableId="367805050">
    <w:abstractNumId w:val="23"/>
  </w:num>
  <w:num w:numId="24" w16cid:durableId="1612858770">
    <w:abstractNumId w:val="7"/>
  </w:num>
  <w:num w:numId="25" w16cid:durableId="725765348">
    <w:abstractNumId w:val="11"/>
  </w:num>
  <w:num w:numId="26" w16cid:durableId="530649167">
    <w:abstractNumId w:val="21"/>
  </w:num>
  <w:num w:numId="27" w16cid:durableId="1861963854">
    <w:abstractNumId w:val="13"/>
  </w:num>
  <w:num w:numId="28" w16cid:durableId="629240841">
    <w:abstractNumId w:val="4"/>
  </w:num>
  <w:num w:numId="29" w16cid:durableId="130862920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43344066">
    <w:abstractNumId w:val="8"/>
  </w:num>
  <w:num w:numId="31" w16cid:durableId="502168079">
    <w:abstractNumId w:val="31"/>
  </w:num>
  <w:num w:numId="32" w16cid:durableId="397018267">
    <w:abstractNumId w:val="10"/>
  </w:num>
  <w:num w:numId="33" w16cid:durableId="1666014754">
    <w:abstractNumId w:val="1"/>
  </w:num>
  <w:num w:numId="34" w16cid:durableId="1636135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964"/>
    <w:rsid w:val="00000C3A"/>
    <w:rsid w:val="000028BB"/>
    <w:rsid w:val="00015E8D"/>
    <w:rsid w:val="00031A5E"/>
    <w:rsid w:val="000330F3"/>
    <w:rsid w:val="00035287"/>
    <w:rsid w:val="0004080C"/>
    <w:rsid w:val="00050DF0"/>
    <w:rsid w:val="00051DAE"/>
    <w:rsid w:val="00051F90"/>
    <w:rsid w:val="00052F57"/>
    <w:rsid w:val="00054766"/>
    <w:rsid w:val="0006187A"/>
    <w:rsid w:val="0006300E"/>
    <w:rsid w:val="00070005"/>
    <w:rsid w:val="00072944"/>
    <w:rsid w:val="00077360"/>
    <w:rsid w:val="0008642D"/>
    <w:rsid w:val="000A117E"/>
    <w:rsid w:val="000B1F68"/>
    <w:rsid w:val="000C393D"/>
    <w:rsid w:val="000D2E7E"/>
    <w:rsid w:val="000F1A06"/>
    <w:rsid w:val="000F34DA"/>
    <w:rsid w:val="000F4DD3"/>
    <w:rsid w:val="00110358"/>
    <w:rsid w:val="00141DA9"/>
    <w:rsid w:val="00150DE0"/>
    <w:rsid w:val="00153FF5"/>
    <w:rsid w:val="00170FFF"/>
    <w:rsid w:val="001816C0"/>
    <w:rsid w:val="001B39C7"/>
    <w:rsid w:val="001C387A"/>
    <w:rsid w:val="001D2BD6"/>
    <w:rsid w:val="001D4BC1"/>
    <w:rsid w:val="001E0856"/>
    <w:rsid w:val="001E3E6E"/>
    <w:rsid w:val="001E409F"/>
    <w:rsid w:val="001F63D5"/>
    <w:rsid w:val="0020325F"/>
    <w:rsid w:val="002037F5"/>
    <w:rsid w:val="00214EE2"/>
    <w:rsid w:val="00215201"/>
    <w:rsid w:val="002204DF"/>
    <w:rsid w:val="002206DE"/>
    <w:rsid w:val="002220CE"/>
    <w:rsid w:val="002343E2"/>
    <w:rsid w:val="00237AD1"/>
    <w:rsid w:val="002418AA"/>
    <w:rsid w:val="00245F12"/>
    <w:rsid w:val="002479ED"/>
    <w:rsid w:val="002559A9"/>
    <w:rsid w:val="002616C6"/>
    <w:rsid w:val="00267BC7"/>
    <w:rsid w:val="0028526B"/>
    <w:rsid w:val="00294A3D"/>
    <w:rsid w:val="00294DB4"/>
    <w:rsid w:val="00297DE6"/>
    <w:rsid w:val="002A3BC0"/>
    <w:rsid w:val="002A635E"/>
    <w:rsid w:val="002B2E11"/>
    <w:rsid w:val="002C0C94"/>
    <w:rsid w:val="002D53DD"/>
    <w:rsid w:val="002D73D2"/>
    <w:rsid w:val="002E2D9F"/>
    <w:rsid w:val="002E5FF5"/>
    <w:rsid w:val="002E7EC7"/>
    <w:rsid w:val="002F0EF8"/>
    <w:rsid w:val="002F26EA"/>
    <w:rsid w:val="002F70A4"/>
    <w:rsid w:val="00310CF7"/>
    <w:rsid w:val="00311139"/>
    <w:rsid w:val="0031307B"/>
    <w:rsid w:val="003167DE"/>
    <w:rsid w:val="00321903"/>
    <w:rsid w:val="00327375"/>
    <w:rsid w:val="00332007"/>
    <w:rsid w:val="003369BA"/>
    <w:rsid w:val="00341452"/>
    <w:rsid w:val="003561AC"/>
    <w:rsid w:val="00362C42"/>
    <w:rsid w:val="003674ED"/>
    <w:rsid w:val="00370479"/>
    <w:rsid w:val="003747C4"/>
    <w:rsid w:val="00383C53"/>
    <w:rsid w:val="00383DDA"/>
    <w:rsid w:val="00384A04"/>
    <w:rsid w:val="00390DCD"/>
    <w:rsid w:val="00392ACE"/>
    <w:rsid w:val="003A6745"/>
    <w:rsid w:val="003B3DE2"/>
    <w:rsid w:val="003B5946"/>
    <w:rsid w:val="003C00EA"/>
    <w:rsid w:val="003C4C75"/>
    <w:rsid w:val="003D6941"/>
    <w:rsid w:val="003D7BBB"/>
    <w:rsid w:val="003E645E"/>
    <w:rsid w:val="003F1060"/>
    <w:rsid w:val="003F52CC"/>
    <w:rsid w:val="003F7684"/>
    <w:rsid w:val="00400569"/>
    <w:rsid w:val="00400B62"/>
    <w:rsid w:val="004055A9"/>
    <w:rsid w:val="0041261C"/>
    <w:rsid w:val="00413C63"/>
    <w:rsid w:val="00425692"/>
    <w:rsid w:val="00442BE3"/>
    <w:rsid w:val="00444284"/>
    <w:rsid w:val="0044535D"/>
    <w:rsid w:val="0047510E"/>
    <w:rsid w:val="004770DE"/>
    <w:rsid w:val="004909C3"/>
    <w:rsid w:val="00495703"/>
    <w:rsid w:val="00496E8A"/>
    <w:rsid w:val="004A5AD4"/>
    <w:rsid w:val="004B2CE0"/>
    <w:rsid w:val="004C27A6"/>
    <w:rsid w:val="004C3C96"/>
    <w:rsid w:val="004C7C49"/>
    <w:rsid w:val="004D4EC4"/>
    <w:rsid w:val="004D6338"/>
    <w:rsid w:val="004E46C9"/>
    <w:rsid w:val="004E490B"/>
    <w:rsid w:val="004E762A"/>
    <w:rsid w:val="004F3BB4"/>
    <w:rsid w:val="005003A2"/>
    <w:rsid w:val="005018FB"/>
    <w:rsid w:val="0050711F"/>
    <w:rsid w:val="00512FE2"/>
    <w:rsid w:val="00513361"/>
    <w:rsid w:val="00516868"/>
    <w:rsid w:val="00522FDF"/>
    <w:rsid w:val="005246DE"/>
    <w:rsid w:val="005376C1"/>
    <w:rsid w:val="00552A93"/>
    <w:rsid w:val="005667F3"/>
    <w:rsid w:val="00581382"/>
    <w:rsid w:val="00594A01"/>
    <w:rsid w:val="005A24E7"/>
    <w:rsid w:val="005B48A9"/>
    <w:rsid w:val="005C292D"/>
    <w:rsid w:val="005C30BB"/>
    <w:rsid w:val="005D4A94"/>
    <w:rsid w:val="005D6BE3"/>
    <w:rsid w:val="005E4E7A"/>
    <w:rsid w:val="005F24AF"/>
    <w:rsid w:val="005F35D4"/>
    <w:rsid w:val="00624DD9"/>
    <w:rsid w:val="00625383"/>
    <w:rsid w:val="00631A66"/>
    <w:rsid w:val="006330EF"/>
    <w:rsid w:val="006557ED"/>
    <w:rsid w:val="00663354"/>
    <w:rsid w:val="00664F25"/>
    <w:rsid w:val="006664DA"/>
    <w:rsid w:val="00681096"/>
    <w:rsid w:val="006821B6"/>
    <w:rsid w:val="006837C4"/>
    <w:rsid w:val="006A3EBA"/>
    <w:rsid w:val="006B1B23"/>
    <w:rsid w:val="006B1E8F"/>
    <w:rsid w:val="006C58DA"/>
    <w:rsid w:val="006E0D92"/>
    <w:rsid w:val="006E46F3"/>
    <w:rsid w:val="006F4150"/>
    <w:rsid w:val="007138CE"/>
    <w:rsid w:val="00723C98"/>
    <w:rsid w:val="007341D3"/>
    <w:rsid w:val="007367D4"/>
    <w:rsid w:val="007400D8"/>
    <w:rsid w:val="007410DA"/>
    <w:rsid w:val="00750A85"/>
    <w:rsid w:val="00751834"/>
    <w:rsid w:val="007554FD"/>
    <w:rsid w:val="007564BD"/>
    <w:rsid w:val="00764CD3"/>
    <w:rsid w:val="007722FD"/>
    <w:rsid w:val="007806D7"/>
    <w:rsid w:val="00784EB8"/>
    <w:rsid w:val="0079273B"/>
    <w:rsid w:val="007B34C1"/>
    <w:rsid w:val="007B5280"/>
    <w:rsid w:val="007C4B80"/>
    <w:rsid w:val="007D06A4"/>
    <w:rsid w:val="007D58DB"/>
    <w:rsid w:val="007E3E37"/>
    <w:rsid w:val="0080304F"/>
    <w:rsid w:val="00804724"/>
    <w:rsid w:val="008109E7"/>
    <w:rsid w:val="008139FA"/>
    <w:rsid w:val="008144C1"/>
    <w:rsid w:val="008200D2"/>
    <w:rsid w:val="00856E46"/>
    <w:rsid w:val="00857248"/>
    <w:rsid w:val="00877064"/>
    <w:rsid w:val="00881D37"/>
    <w:rsid w:val="00884BE7"/>
    <w:rsid w:val="008919FF"/>
    <w:rsid w:val="008929BD"/>
    <w:rsid w:val="008A5D01"/>
    <w:rsid w:val="008C1D60"/>
    <w:rsid w:val="008C3F3A"/>
    <w:rsid w:val="008E34B8"/>
    <w:rsid w:val="008E5BC3"/>
    <w:rsid w:val="008F6323"/>
    <w:rsid w:val="008F7A7E"/>
    <w:rsid w:val="00906EC2"/>
    <w:rsid w:val="00907CD0"/>
    <w:rsid w:val="00910FFE"/>
    <w:rsid w:val="00921C38"/>
    <w:rsid w:val="00921E92"/>
    <w:rsid w:val="009224FB"/>
    <w:rsid w:val="00925281"/>
    <w:rsid w:val="00951450"/>
    <w:rsid w:val="00962BBF"/>
    <w:rsid w:val="00966606"/>
    <w:rsid w:val="00967C26"/>
    <w:rsid w:val="00976774"/>
    <w:rsid w:val="00992334"/>
    <w:rsid w:val="009956F4"/>
    <w:rsid w:val="009C4376"/>
    <w:rsid w:val="009C5955"/>
    <w:rsid w:val="009D1978"/>
    <w:rsid w:val="009E1E6E"/>
    <w:rsid w:val="009E2EE6"/>
    <w:rsid w:val="009F748A"/>
    <w:rsid w:val="00A004EE"/>
    <w:rsid w:val="00A02712"/>
    <w:rsid w:val="00A03F1E"/>
    <w:rsid w:val="00A06E0D"/>
    <w:rsid w:val="00A07B8B"/>
    <w:rsid w:val="00A164AD"/>
    <w:rsid w:val="00A307E1"/>
    <w:rsid w:val="00A32CF9"/>
    <w:rsid w:val="00A411F9"/>
    <w:rsid w:val="00A5494D"/>
    <w:rsid w:val="00A642D2"/>
    <w:rsid w:val="00A705EA"/>
    <w:rsid w:val="00A75C5D"/>
    <w:rsid w:val="00A92500"/>
    <w:rsid w:val="00AA0723"/>
    <w:rsid w:val="00AA1457"/>
    <w:rsid w:val="00AA3F96"/>
    <w:rsid w:val="00AB1102"/>
    <w:rsid w:val="00AB7CD4"/>
    <w:rsid w:val="00AD1E74"/>
    <w:rsid w:val="00B0180F"/>
    <w:rsid w:val="00B01836"/>
    <w:rsid w:val="00B02A70"/>
    <w:rsid w:val="00B03C54"/>
    <w:rsid w:val="00B11653"/>
    <w:rsid w:val="00B13296"/>
    <w:rsid w:val="00B13E9E"/>
    <w:rsid w:val="00B14DD9"/>
    <w:rsid w:val="00B16CB6"/>
    <w:rsid w:val="00B36049"/>
    <w:rsid w:val="00B429F5"/>
    <w:rsid w:val="00B43055"/>
    <w:rsid w:val="00B47CF1"/>
    <w:rsid w:val="00B62AB1"/>
    <w:rsid w:val="00B85CDD"/>
    <w:rsid w:val="00B97E2A"/>
    <w:rsid w:val="00BB1465"/>
    <w:rsid w:val="00BB5C4F"/>
    <w:rsid w:val="00BC1C03"/>
    <w:rsid w:val="00BD4A75"/>
    <w:rsid w:val="00BD76CF"/>
    <w:rsid w:val="00BE2F58"/>
    <w:rsid w:val="00BF074A"/>
    <w:rsid w:val="00C06B74"/>
    <w:rsid w:val="00C15D3B"/>
    <w:rsid w:val="00C2417F"/>
    <w:rsid w:val="00C2541D"/>
    <w:rsid w:val="00C25FF2"/>
    <w:rsid w:val="00C37CC8"/>
    <w:rsid w:val="00C40079"/>
    <w:rsid w:val="00C43E74"/>
    <w:rsid w:val="00C47126"/>
    <w:rsid w:val="00C5466D"/>
    <w:rsid w:val="00C662B8"/>
    <w:rsid w:val="00C8443C"/>
    <w:rsid w:val="00C858E9"/>
    <w:rsid w:val="00C913E5"/>
    <w:rsid w:val="00CA4DE9"/>
    <w:rsid w:val="00CB71DE"/>
    <w:rsid w:val="00CD531C"/>
    <w:rsid w:val="00CD7DA4"/>
    <w:rsid w:val="00CF28D0"/>
    <w:rsid w:val="00CF6E50"/>
    <w:rsid w:val="00D05F61"/>
    <w:rsid w:val="00D078F8"/>
    <w:rsid w:val="00D15F1E"/>
    <w:rsid w:val="00D17A99"/>
    <w:rsid w:val="00D27308"/>
    <w:rsid w:val="00D4014C"/>
    <w:rsid w:val="00D470C8"/>
    <w:rsid w:val="00D51429"/>
    <w:rsid w:val="00D554AE"/>
    <w:rsid w:val="00D63E3A"/>
    <w:rsid w:val="00D67C07"/>
    <w:rsid w:val="00D753FE"/>
    <w:rsid w:val="00D76383"/>
    <w:rsid w:val="00D80DFB"/>
    <w:rsid w:val="00D82FD2"/>
    <w:rsid w:val="00D931B2"/>
    <w:rsid w:val="00D9624B"/>
    <w:rsid w:val="00DA6694"/>
    <w:rsid w:val="00DA7E2A"/>
    <w:rsid w:val="00DB29FF"/>
    <w:rsid w:val="00DC4BEA"/>
    <w:rsid w:val="00DC556E"/>
    <w:rsid w:val="00DC5A67"/>
    <w:rsid w:val="00DD2432"/>
    <w:rsid w:val="00DD2590"/>
    <w:rsid w:val="00DD3A72"/>
    <w:rsid w:val="00DE1FDD"/>
    <w:rsid w:val="00DE4EA2"/>
    <w:rsid w:val="00DE4F1B"/>
    <w:rsid w:val="00DF244F"/>
    <w:rsid w:val="00E01346"/>
    <w:rsid w:val="00E01C78"/>
    <w:rsid w:val="00E07120"/>
    <w:rsid w:val="00E10BCB"/>
    <w:rsid w:val="00E112AC"/>
    <w:rsid w:val="00E13152"/>
    <w:rsid w:val="00E21FAA"/>
    <w:rsid w:val="00E24046"/>
    <w:rsid w:val="00E33473"/>
    <w:rsid w:val="00E4049A"/>
    <w:rsid w:val="00E4178F"/>
    <w:rsid w:val="00E42DB5"/>
    <w:rsid w:val="00E4346F"/>
    <w:rsid w:val="00E442D4"/>
    <w:rsid w:val="00E61D3E"/>
    <w:rsid w:val="00E67BC0"/>
    <w:rsid w:val="00E757D1"/>
    <w:rsid w:val="00E76289"/>
    <w:rsid w:val="00E824F9"/>
    <w:rsid w:val="00E91499"/>
    <w:rsid w:val="00E9735D"/>
    <w:rsid w:val="00EA1251"/>
    <w:rsid w:val="00EA13A4"/>
    <w:rsid w:val="00EA2AA0"/>
    <w:rsid w:val="00ED6B15"/>
    <w:rsid w:val="00EF751C"/>
    <w:rsid w:val="00F04EF4"/>
    <w:rsid w:val="00F101B0"/>
    <w:rsid w:val="00F1084A"/>
    <w:rsid w:val="00F1228B"/>
    <w:rsid w:val="00F22984"/>
    <w:rsid w:val="00F43D18"/>
    <w:rsid w:val="00F506BD"/>
    <w:rsid w:val="00F53EC8"/>
    <w:rsid w:val="00F60E9F"/>
    <w:rsid w:val="00F64964"/>
    <w:rsid w:val="00F65547"/>
    <w:rsid w:val="00F71C46"/>
    <w:rsid w:val="00F75BC3"/>
    <w:rsid w:val="00F83525"/>
    <w:rsid w:val="00F836B7"/>
    <w:rsid w:val="00F849B7"/>
    <w:rsid w:val="00F964F2"/>
    <w:rsid w:val="00FA21EA"/>
    <w:rsid w:val="00FA27B2"/>
    <w:rsid w:val="00FA417C"/>
    <w:rsid w:val="00FA625A"/>
    <w:rsid w:val="00FA703F"/>
    <w:rsid w:val="00FB756D"/>
    <w:rsid w:val="00FC6DC6"/>
    <w:rsid w:val="00FD58FF"/>
    <w:rsid w:val="00FE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C51ED"/>
  <w15:docId w15:val="{F946C80A-4D67-4477-829B-654C897CD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61AC"/>
    <w:pPr>
      <w:spacing w:after="120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 w:after="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 w:after="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after="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 w:after="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 w:after="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spacing w:after="0"/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link w:val="BrezrazmikovZnak"/>
    <w:qFormat/>
    <w:rsid w:val="004D4EC4"/>
    <w:pPr>
      <w:spacing w:after="0"/>
    </w:p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E757D1"/>
    <w:pPr>
      <w:spacing w:after="0"/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 w:after="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paragraph" w:customStyle="1" w:styleId="Default">
    <w:name w:val="Default"/>
    <w:rsid w:val="0080304F"/>
    <w:pPr>
      <w:autoSpaceDE w:val="0"/>
      <w:autoSpaceDN w:val="0"/>
      <w:adjustRightInd w:val="0"/>
    </w:pPr>
    <w:rPr>
      <w:rFonts w:ascii="KYBHJ T+ Titillium Text 25 L" w:hAnsi="KYBHJ T+ Titillium Text 25 L" w:cs="KYBHJ T+ Titillium Text 25 L"/>
      <w:color w:val="000000"/>
      <w:sz w:val="24"/>
      <w:szCs w:val="24"/>
    </w:rPr>
  </w:style>
  <w:style w:type="character" w:customStyle="1" w:styleId="A1">
    <w:name w:val="A1"/>
    <w:uiPriority w:val="99"/>
    <w:rsid w:val="0080304F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A0">
    <w:name w:val="A0"/>
    <w:uiPriority w:val="99"/>
    <w:rsid w:val="00FA703F"/>
    <w:rPr>
      <w:rFonts w:cs="TitilliumText25L"/>
      <w:color w:val="00688A"/>
      <w:sz w:val="16"/>
      <w:szCs w:val="16"/>
    </w:rPr>
  </w:style>
  <w:style w:type="character" w:customStyle="1" w:styleId="OdstavekseznamaZnak">
    <w:name w:val="Odstavek seznama Znak"/>
    <w:aliases w:val="Odstavek seznama_IP Znak,Seznam_IP_1 Znak,za tekst Znak"/>
    <w:link w:val="Odstavekseznama"/>
    <w:uiPriority w:val="34"/>
    <w:qFormat/>
    <w:locked/>
    <w:rsid w:val="00F64964"/>
    <w:rPr>
      <w:sz w:val="22"/>
      <w:szCs w:val="22"/>
      <w:lang w:eastAsia="en-US"/>
    </w:rPr>
  </w:style>
  <w:style w:type="character" w:customStyle="1" w:styleId="Bodytext">
    <w:name w:val="Body text_"/>
    <w:link w:val="Telobesedila4"/>
    <w:rsid w:val="00E21FAA"/>
    <w:rPr>
      <w:rFonts w:eastAsia="Calibri" w:cs="Calibri"/>
      <w:shd w:val="clear" w:color="auto" w:fill="FFFFFF"/>
    </w:rPr>
  </w:style>
  <w:style w:type="paragraph" w:customStyle="1" w:styleId="Telobesedila4">
    <w:name w:val="Telo besedila4"/>
    <w:basedOn w:val="Navaden"/>
    <w:link w:val="Bodytext"/>
    <w:rsid w:val="00E21FAA"/>
    <w:pPr>
      <w:shd w:val="clear" w:color="auto" w:fill="FFFFFF"/>
      <w:spacing w:before="360" w:after="180" w:line="269" w:lineRule="exact"/>
      <w:ind w:hanging="360"/>
      <w:jc w:val="both"/>
    </w:pPr>
    <w:rPr>
      <w:rFonts w:eastAsia="Calibri" w:cs="Calibri"/>
      <w:sz w:val="20"/>
      <w:szCs w:val="20"/>
      <w:lang w:eastAsia="sl-SI"/>
    </w:rPr>
  </w:style>
  <w:style w:type="character" w:customStyle="1" w:styleId="Heading52">
    <w:name w:val="Heading #5 (2)"/>
    <w:rsid w:val="00E21FAA"/>
  </w:style>
  <w:style w:type="paragraph" w:styleId="Telobesedila">
    <w:name w:val="Body Text"/>
    <w:basedOn w:val="Navaden"/>
    <w:link w:val="TelobesedilaZnak"/>
    <w:uiPriority w:val="99"/>
    <w:semiHidden/>
    <w:unhideWhenUsed/>
    <w:rsid w:val="00E21FAA"/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21FAA"/>
    <w:rPr>
      <w:sz w:val="22"/>
      <w:szCs w:val="22"/>
      <w:lang w:eastAsia="en-US"/>
    </w:rPr>
  </w:style>
  <w:style w:type="paragraph" w:styleId="Golobesedilo">
    <w:name w:val="Plain Text"/>
    <w:basedOn w:val="Navaden"/>
    <w:link w:val="GolobesediloZnak"/>
    <w:uiPriority w:val="99"/>
    <w:unhideWhenUsed/>
    <w:rsid w:val="005667F3"/>
    <w:pPr>
      <w:spacing w:after="0"/>
    </w:pPr>
    <w:rPr>
      <w:rFonts w:eastAsiaTheme="minorHAnsi" w:cs="Calibr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667F3"/>
    <w:rPr>
      <w:rFonts w:eastAsiaTheme="minorHAnsi" w:cs="Calibr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locked/>
    <w:rsid w:val="003F7684"/>
    <w:rPr>
      <w:sz w:val="22"/>
      <w:szCs w:val="22"/>
      <w:lang w:eastAsia="en-US"/>
    </w:rPr>
  </w:style>
  <w:style w:type="character" w:styleId="Besedilooznabemesta">
    <w:name w:val="Placeholder Text"/>
    <w:basedOn w:val="Privzetapisavaodstavka"/>
    <w:uiPriority w:val="99"/>
    <w:semiHidden/>
    <w:rsid w:val="003F7684"/>
    <w:rPr>
      <w:color w:val="808080"/>
    </w:rPr>
  </w:style>
  <w:style w:type="table" w:styleId="Tabelamrea">
    <w:name w:val="Table Grid"/>
    <w:basedOn w:val="Navadnatabela"/>
    <w:uiPriority w:val="39"/>
    <w:rsid w:val="009F748A"/>
    <w:rPr>
      <w:rFonts w:asciiTheme="minorHAnsi" w:eastAsiaTheme="minorEastAsia" w:hAnsiTheme="minorHAnsi" w:cstheme="minorBidi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31A66"/>
    <w:pPr>
      <w:spacing w:after="0"/>
    </w:pPr>
    <w:rPr>
      <w:rFonts w:asciiTheme="minorHAnsi" w:eastAsiaTheme="minorHAnsi" w:hAnsiTheme="minorHAnsi" w:cstheme="minorBidi"/>
      <w:sz w:val="20"/>
      <w:szCs w:val="20"/>
      <w:lang w:val="en-GB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31A66"/>
    <w:rPr>
      <w:rFonts w:asciiTheme="minorHAnsi" w:eastAsiaTheme="minorHAnsi" w:hAnsiTheme="minorHAnsi" w:cstheme="minorBidi"/>
      <w:lang w:val="en-GB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631A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mana%20grajner\Desktop\DOPISI\Dopis%20SLO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18D4D510F0D4FB4F575F9F4B042B9" ma:contentTypeVersion="1" ma:contentTypeDescription="Ustvari nov dokument." ma:contentTypeScope="" ma:versionID="d7588f0c5e21dbde807fbb44f87707e6">
  <xsd:schema xmlns:xsd="http://www.w3.org/2001/XMLSchema" xmlns:xs="http://www.w3.org/2001/XMLSchema" xmlns:p="http://schemas.microsoft.com/office/2006/metadata/properties" xmlns:ns1="http://schemas.microsoft.com/sharepoint/v3" xmlns:ns2="c414fd7f-21c6-4d94-90e3-68400e5795fc" targetNamespace="http://schemas.microsoft.com/office/2006/metadata/properties" ma:root="true" ma:fieldsID="862418671d7e3848c39ddbb1be9c35b9" ns1:_="" ns2:_="">
    <xsd:import namespace="http://schemas.microsoft.com/sharepoint/v3"/>
    <xsd:import namespace="c414fd7f-21c6-4d94-90e3-68400e5795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Razporejanje začetnega datum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Razporejanje končnega datum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4fd7f-21c6-4d94-90e3-68400e5795f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  <_dlc_DocId xmlns="c414fd7f-21c6-4d94-90e3-68400e5795fc">K67AKCNZ6W6Y-292-26</_dlc_DocId>
    <_dlc_DocIdUrl xmlns="c414fd7f-21c6-4d94-90e3-68400e5795fc">
      <Url>http://www.um.si/CGP/MF/_layouts/DocIdRedir.aspx?ID=K67AKCNZ6W6Y-292-26</Url>
      <Description>K67AKCNZ6W6Y-292-26</Description>
    </_dlc_DocIdUrl>
  </documentManagement>
</p:properties>
</file>

<file path=customXml/itemProps1.xml><?xml version="1.0" encoding="utf-8"?>
<ds:datastoreItem xmlns:ds="http://schemas.openxmlformats.org/officeDocument/2006/customXml" ds:itemID="{9A22396D-6342-442D-BC71-3C832C41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DEBEAB-61F4-4E29-9F07-C59FD62A072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C102F98-81C5-4F59-8102-E16CFD945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4fd7f-21c6-4d94-90e3-68400e5795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C54E61-8A62-4C88-81EF-A6A8D1FA7E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414fd7f-21c6-4d94-90e3-68400e5795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SLO</Template>
  <TotalTime>4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cp:lastModifiedBy>Romana Grajner</cp:lastModifiedBy>
  <cp:revision>6</cp:revision>
  <cp:lastPrinted>2025-04-08T22:03:00Z</cp:lastPrinted>
  <dcterms:created xsi:type="dcterms:W3CDTF">2025-10-07T11:24:00Z</dcterms:created>
  <dcterms:modified xsi:type="dcterms:W3CDTF">2025-10-08T05:02:00Z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1e9c3b96-c85f-4326-b51c-412c413f88fd</vt:lpwstr>
  </property>
  <property fmtid="{D5CDD505-2E9C-101B-9397-08002B2CF9AE}" pid="3" name="ContentTypeId">
    <vt:lpwstr>0x010100B8418D4D510F0D4FB4F575F9F4B042B9</vt:lpwstr>
  </property>
</Properties>
</file>